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F14E7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DAMME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d.ca.1499)</w:t>
      </w:r>
    </w:p>
    <w:p w14:paraId="3D81A98D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Sustead</w:t>
      </w:r>
      <w:proofErr w:type="spellEnd"/>
      <w:r>
        <w:rPr>
          <w:rFonts w:ascii="Times New Roman" w:hAnsi="Times New Roman" w:cs="Times New Roman"/>
          <w:sz w:val="24"/>
          <w:szCs w:val="24"/>
        </w:rPr>
        <w:t>. Norfolk.</w:t>
      </w:r>
    </w:p>
    <w:p w14:paraId="32525293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</w:p>
    <w:p w14:paraId="1B36AEC4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</w:p>
    <w:p w14:paraId="1BDB551F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in </w:t>
      </w:r>
      <w:r>
        <w:rPr>
          <w:rFonts w:ascii="Times New Roman" w:hAnsi="Times New Roman" w:cs="Times New Roman"/>
          <w:sz w:val="24"/>
          <w:szCs w:val="24"/>
        </w:rPr>
        <w:tab/>
        <w:t>1499</w:t>
      </w:r>
      <w:r>
        <w:rPr>
          <w:rFonts w:ascii="Times New Roman" w:hAnsi="Times New Roman" w:cs="Times New Roman"/>
          <w:sz w:val="24"/>
          <w:szCs w:val="24"/>
        </w:rPr>
        <w:tab/>
        <w:t>Probate of his Will.</w:t>
      </w:r>
    </w:p>
    <w:p w14:paraId="485D376A" w14:textId="77777777" w:rsidR="00866515" w:rsidRDefault="00866515" w:rsidP="00866515">
      <w:pPr>
        <w:pStyle w:val="NoSpacing"/>
        <w:rPr>
          <w:rFonts w:eastAsia="Times New Roman"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eastAsia="Times New Roman" w:cs="Times New Roman"/>
          <w:szCs w:val="24"/>
        </w:rPr>
        <w:t xml:space="preserve">(“The Register of John Morton, Archbishop of Canterbury 1486-1500” </w:t>
      </w:r>
      <w:proofErr w:type="spellStart"/>
      <w:r>
        <w:rPr>
          <w:rFonts w:eastAsia="Times New Roman" w:cs="Times New Roman"/>
          <w:szCs w:val="24"/>
        </w:rPr>
        <w:t>vol.III</w:t>
      </w:r>
      <w:proofErr w:type="spellEnd"/>
      <w:r>
        <w:rPr>
          <w:rFonts w:eastAsia="Times New Roman" w:cs="Times New Roman"/>
          <w:szCs w:val="24"/>
        </w:rPr>
        <w:t xml:space="preserve"> </w:t>
      </w:r>
    </w:p>
    <w:p w14:paraId="3B23BD57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ed. Christopher Harper-Bill, pub. Canterbury and York Society 2000 p.143)</w:t>
      </w:r>
    </w:p>
    <w:p w14:paraId="652398A8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</w:p>
    <w:p w14:paraId="21A44E02" w14:textId="77777777" w:rsidR="00866515" w:rsidRDefault="00866515" w:rsidP="00866515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December 2022</w:t>
      </w:r>
    </w:p>
    <w:p w14:paraId="6B4E47DD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49678E" w14:textId="77777777" w:rsidR="00866515" w:rsidRDefault="00866515" w:rsidP="009139A6">
      <w:r>
        <w:separator/>
      </w:r>
    </w:p>
  </w:endnote>
  <w:endnote w:type="continuationSeparator" w:id="0">
    <w:p w14:paraId="54740573" w14:textId="77777777" w:rsidR="00866515" w:rsidRDefault="0086651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5330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3D8F5F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A1E07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27D88E" w14:textId="77777777" w:rsidR="00866515" w:rsidRDefault="00866515" w:rsidP="009139A6">
      <w:r>
        <w:separator/>
      </w:r>
    </w:p>
  </w:footnote>
  <w:footnote w:type="continuationSeparator" w:id="0">
    <w:p w14:paraId="54A88D99" w14:textId="77777777" w:rsidR="00866515" w:rsidRDefault="0086651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A7E2A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306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56E545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6515"/>
    <w:rsid w:val="000666E0"/>
    <w:rsid w:val="002510B7"/>
    <w:rsid w:val="005C130B"/>
    <w:rsid w:val="00826F5C"/>
    <w:rsid w:val="00866515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1A588E"/>
  <w15:chartTrackingRefBased/>
  <w15:docId w15:val="{B4650AF6-8072-4DF5-A74B-7D3E1DB68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6515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2022-12-18T20:25:00Z</dcterms:created>
  <dcterms:modified xsi:type="dcterms:W3CDTF">2022-12-18T20:25:00Z</dcterms:modified>
</cp:coreProperties>
</file>